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8BC7D" w14:textId="77777777" w:rsidR="004A56C3" w:rsidRDefault="004A56C3" w:rsidP="004A56C3">
      <w:pPr>
        <w:pStyle w:val="NoSpacing"/>
      </w:pPr>
      <w:r>
        <w:rPr>
          <w:u w:val="single"/>
        </w:rPr>
        <w:t>Thomas KYNGWELL</w:t>
      </w:r>
      <w:r>
        <w:t xml:space="preserve">       (fl.1483)</w:t>
      </w:r>
    </w:p>
    <w:p w14:paraId="0FF402BF" w14:textId="77777777" w:rsidR="004A56C3" w:rsidRDefault="004A56C3" w:rsidP="004A56C3">
      <w:pPr>
        <w:pStyle w:val="NoSpacing"/>
      </w:pPr>
      <w:r>
        <w:t xml:space="preserve">of </w:t>
      </w:r>
      <w:proofErr w:type="spellStart"/>
      <w:r>
        <w:t>Colebrooke</w:t>
      </w:r>
      <w:proofErr w:type="spellEnd"/>
      <w:r>
        <w:t>, Devon. Husbandman.</w:t>
      </w:r>
    </w:p>
    <w:p w14:paraId="1F1A0C1E" w14:textId="77777777" w:rsidR="004A56C3" w:rsidRDefault="004A56C3" w:rsidP="004A56C3">
      <w:pPr>
        <w:pStyle w:val="NoSpacing"/>
      </w:pPr>
    </w:p>
    <w:p w14:paraId="454F8D40" w14:textId="77777777" w:rsidR="004A56C3" w:rsidRDefault="004A56C3" w:rsidP="004A56C3">
      <w:pPr>
        <w:pStyle w:val="NoSpacing"/>
      </w:pPr>
    </w:p>
    <w:p w14:paraId="17EAAC7D" w14:textId="77777777" w:rsidR="004A56C3" w:rsidRDefault="004A56C3" w:rsidP="004A56C3">
      <w:pPr>
        <w:pStyle w:val="NoSpacing"/>
      </w:pPr>
      <w:r>
        <w:tab/>
        <w:t>1483</w:t>
      </w:r>
      <w:r>
        <w:tab/>
        <w:t xml:space="preserve">John Denys(q.v.) brought a plaint of trespass and taking against him, </w:t>
      </w:r>
    </w:p>
    <w:p w14:paraId="20E801E4" w14:textId="77777777" w:rsidR="004A56C3" w:rsidRDefault="004A56C3" w:rsidP="004A56C3">
      <w:pPr>
        <w:pStyle w:val="NoSpacing"/>
      </w:pPr>
      <w:r>
        <w:tab/>
      </w:r>
      <w:r>
        <w:tab/>
        <w:t xml:space="preserve">Roger </w:t>
      </w:r>
      <w:proofErr w:type="spellStart"/>
      <w:r>
        <w:t>Blysse</w:t>
      </w:r>
      <w:proofErr w:type="spellEnd"/>
      <w:r>
        <w:t xml:space="preserve"> of </w:t>
      </w:r>
      <w:proofErr w:type="spellStart"/>
      <w:r>
        <w:t>Uton</w:t>
      </w:r>
      <w:proofErr w:type="spellEnd"/>
      <w:r>
        <w:t xml:space="preserve">(q.v.) and John Holcombe of </w:t>
      </w:r>
      <w:proofErr w:type="spellStart"/>
      <w:r>
        <w:t>Uton</w:t>
      </w:r>
      <w:proofErr w:type="spellEnd"/>
      <w:r>
        <w:t>(q.v.).</w:t>
      </w:r>
    </w:p>
    <w:p w14:paraId="7F9D506E" w14:textId="77777777" w:rsidR="004A56C3" w:rsidRDefault="004A56C3" w:rsidP="004A56C3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51238C8A" w14:textId="77777777" w:rsidR="004A56C3" w:rsidRDefault="004A56C3" w:rsidP="004A56C3">
      <w:pPr>
        <w:pStyle w:val="NoSpacing"/>
      </w:pPr>
    </w:p>
    <w:p w14:paraId="5BD35848" w14:textId="77777777" w:rsidR="004A56C3" w:rsidRDefault="004A56C3" w:rsidP="004A56C3">
      <w:pPr>
        <w:pStyle w:val="NoSpacing"/>
      </w:pPr>
    </w:p>
    <w:p w14:paraId="55EEAD4D" w14:textId="77777777" w:rsidR="004A56C3" w:rsidRDefault="004A56C3" w:rsidP="004A56C3">
      <w:pPr>
        <w:pStyle w:val="NoSpacing"/>
      </w:pPr>
      <w:r>
        <w:t>18 December 2019</w:t>
      </w:r>
    </w:p>
    <w:p w14:paraId="31F13EEE" w14:textId="77777777" w:rsidR="004A56C3" w:rsidRPr="00E71FC3" w:rsidRDefault="004A56C3" w:rsidP="00E71FC3">
      <w:pPr>
        <w:pStyle w:val="NoSpacing"/>
      </w:pPr>
      <w:bookmarkStart w:id="0" w:name="_GoBack"/>
      <w:bookmarkEnd w:id="0"/>
    </w:p>
    <w:sectPr w:rsidR="004A56C3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589AF" w14:textId="77777777" w:rsidR="004A56C3" w:rsidRDefault="004A56C3" w:rsidP="00E71FC3">
      <w:pPr>
        <w:spacing w:after="0" w:line="240" w:lineRule="auto"/>
      </w:pPr>
      <w:r>
        <w:separator/>
      </w:r>
    </w:p>
  </w:endnote>
  <w:endnote w:type="continuationSeparator" w:id="0">
    <w:p w14:paraId="12F51031" w14:textId="77777777" w:rsidR="004A56C3" w:rsidRDefault="004A56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F8F63" w14:textId="77777777" w:rsidR="004A56C3" w:rsidRPr="00E71FC3" w:rsidRDefault="004A56C3">
    <w:pPr>
      <w:pStyle w:val="Footer"/>
    </w:pPr>
    <w:proofErr w:type="spellStart"/>
    <w:r>
      <w:t>Compliation</w:t>
    </w:r>
    <w:proofErr w:type="spellEnd"/>
    <w:r>
      <w:t xml:space="preserve">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805A8" w14:textId="77777777" w:rsidR="004A56C3" w:rsidRDefault="004A56C3" w:rsidP="00E71FC3">
      <w:pPr>
        <w:spacing w:after="0" w:line="240" w:lineRule="auto"/>
      </w:pPr>
      <w:r>
        <w:separator/>
      </w:r>
    </w:p>
  </w:footnote>
  <w:footnote w:type="continuationSeparator" w:id="0">
    <w:p w14:paraId="0E24D71D" w14:textId="77777777" w:rsidR="004A56C3" w:rsidRDefault="004A56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6C3"/>
    <w:rsid w:val="001A7C09"/>
    <w:rsid w:val="004A56C3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2935B"/>
  <w15:chartTrackingRefBased/>
  <w15:docId w15:val="{E5BC3DF0-9585-4962-A323-7A9D761E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A56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2020-01-12T20:09:00Z</dcterms:created>
  <dcterms:modified xsi:type="dcterms:W3CDTF">2020-01-12T20:31:00Z</dcterms:modified>
</cp:coreProperties>
</file>